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3A62" w:rsidRDefault="00A96034" w:rsidP="005966B4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FCDA1D5" wp14:editId="3F7B19DB">
            <wp:extent cx="1243965" cy="1564505"/>
            <wp:effectExtent l="19050" t="19050" r="13335" b="17145"/>
            <wp:docPr id="1" name="Immagine 1" descr="http://www.confraternita-sgbg.it/vangelo/2009/IV-dopo-Pasqua/jesusgood-shephe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onfraternita-sgbg.it/vangelo/2009/IV-dopo-Pasqua/jesusgood-shepher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060" cy="156588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89CB624" wp14:editId="1F6F1557">
            <wp:extent cx="1943100" cy="1560195"/>
            <wp:effectExtent l="19050" t="19050" r="19050" b="20955"/>
            <wp:docPr id="3" name="Immagine 3" descr="http://www.mille-animali.com/images/animali/le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mille-animali.com/images/animali/leone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1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551" cy="156055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422899" wp14:editId="1674CE79">
            <wp:extent cx="1706871" cy="1564005"/>
            <wp:effectExtent l="19050" t="19050" r="27305" b="17145"/>
            <wp:docPr id="4" name="Immagine 4" descr="http://www.ricettevegan.it/img/ingredienti/ecommerce_Pane%20di%20grano%20duro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ricettevegan.it/img/ingredienti/ecommerce_Pane%20di%20grano%20duro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41" cy="1565169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9ED035" wp14:editId="19E2A089">
            <wp:extent cx="1233170" cy="1553188"/>
            <wp:effectExtent l="19050" t="19050" r="24130" b="28575"/>
            <wp:docPr id="5" name="Immagine 5" descr="http://paroleacolori.com/wp-content/uploads/bicchiere-acqu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paroleacolori.com/wp-content/uploads/bicchiere-acqu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579" cy="157763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96034" w:rsidRDefault="00A96034" w:rsidP="005966B4">
      <w:pPr>
        <w:spacing w:before="75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837B926" wp14:editId="1C36FAAB">
            <wp:extent cx="1839785" cy="1297305"/>
            <wp:effectExtent l="19050" t="19050" r="27305" b="17145"/>
            <wp:docPr id="6" name="Immagine 6" descr="http://2.bp.blogspot.com/-NoJGqOr-4HU/TZWsCcLLikI/AAAAAAAAApo/9nU44fRy4cs/s1600/agnel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2.bp.blogspot.com/-NoJGqOr-4HU/TZWsCcLLikI/AAAAAAAAApo/9nU44fRy4cs/s1600/agnell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1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46" r="3519"/>
                    <a:stretch/>
                  </pic:blipFill>
                  <pic:spPr bwMode="auto">
                    <a:xfrm>
                      <a:off x="0" y="0"/>
                      <a:ext cx="1897923" cy="1338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966B4">
        <w:rPr>
          <w:rFonts w:ascii="Arial" w:hAnsi="Arial" w:cs="Arial"/>
        </w:rPr>
        <w:t xml:space="preserve"> </w:t>
      </w:r>
      <w:r>
        <w:rPr>
          <w:noProof/>
        </w:rPr>
        <w:drawing>
          <wp:inline distT="0" distB="0" distL="0" distR="0" wp14:anchorId="7BC696C6" wp14:editId="2CFCF039">
            <wp:extent cx="1296670" cy="1320421"/>
            <wp:effectExtent l="0" t="0" r="0" b="0"/>
            <wp:docPr id="7" name="Immagine 7" descr="http://www.innovazioneveneto.it/wp-content/uploads/2012/11/lu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innovazioneveneto.it/wp-content/uploads/2012/11/luce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650" cy="134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66B4">
        <w:rPr>
          <w:rFonts w:ascii="Arial" w:hAnsi="Arial" w:cs="Arial"/>
        </w:rPr>
        <w:t xml:space="preserve"> </w:t>
      </w:r>
      <w:r w:rsidR="00025AB6">
        <w:rPr>
          <w:noProof/>
        </w:rPr>
        <w:drawing>
          <wp:inline distT="0" distB="0" distL="0" distR="0" wp14:anchorId="43FCA787" wp14:editId="6108041E">
            <wp:extent cx="1253490" cy="1318776"/>
            <wp:effectExtent l="0" t="0" r="3810" b="0"/>
            <wp:docPr id="8" name="Immagine 8" descr="portaaper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ortaaperta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9083" cy="1345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66B4">
        <w:rPr>
          <w:rFonts w:ascii="Arial" w:hAnsi="Arial" w:cs="Arial"/>
        </w:rPr>
        <w:t xml:space="preserve"> </w:t>
      </w:r>
      <w:r w:rsidR="00025AB6">
        <w:rPr>
          <w:noProof/>
        </w:rPr>
        <w:drawing>
          <wp:inline distT="0" distB="0" distL="0" distR="0" wp14:anchorId="7502BCF1" wp14:editId="23FADAE8">
            <wp:extent cx="1684432" cy="1291590"/>
            <wp:effectExtent l="19050" t="19050" r="11430" b="22860"/>
            <wp:docPr id="9" name="Immagine 9" descr="https://i.ytimg.com/vi/-a2GQFmjS5U/hq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ytimg.com/vi/-a2GQFmjS5U/hqdefault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240" cy="134358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025AB6" w:rsidRDefault="00025AB6" w:rsidP="005966B4">
      <w:pPr>
        <w:spacing w:before="75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46D2FE4" wp14:editId="73C0C048">
            <wp:extent cx="1429295" cy="2049145"/>
            <wp:effectExtent l="19050" t="19050" r="19050" b="27305"/>
            <wp:docPr id="10" name="Immagine 10" descr="http://www.meteoweb.eu/wp-content/uploads/2011/06/V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meteoweb.eu/wp-content/uploads/2011/06/VITE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3992" cy="207021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accent6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5966B4">
        <w:rPr>
          <w:rFonts w:ascii="Arial" w:hAnsi="Arial" w:cs="Arial"/>
        </w:rPr>
        <w:t xml:space="preserve"> </w:t>
      </w:r>
      <w:r>
        <w:rPr>
          <w:noProof/>
        </w:rPr>
        <w:drawing>
          <wp:inline distT="0" distB="0" distL="0" distR="0" wp14:anchorId="3D2B92AA" wp14:editId="4BA64E89">
            <wp:extent cx="1537970" cy="2049145"/>
            <wp:effectExtent l="19050" t="19050" r="24130" b="27305"/>
            <wp:docPr id="12" name="Immagine 12" descr="https://www.radiocafoscari.it/wp-content/uploads/2016/04/clai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www.radiocafoscari.it/wp-content/uploads/2016/04/claim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386" cy="205369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1D3E59" w:rsidRPr="005966B4">
        <w:rPr>
          <w:noProof/>
        </w:rPr>
        <w:drawing>
          <wp:inline distT="0" distB="0" distL="0" distR="0" wp14:anchorId="623A80B2" wp14:editId="79681DCD">
            <wp:extent cx="1793174" cy="2053590"/>
            <wp:effectExtent l="19050" t="19050" r="17145" b="22860"/>
            <wp:docPr id="2" name="Immagine 2" descr="https://encrypted-tbn3.gstatic.com/images?q=tbn:ANd9GcRQyt77Nwdpy1pY4RoqFcBXBTl8EJ8ZJqrKKqrTlicfv5XbAwknzKCGvsb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ncrypted-tbn3.gstatic.com/images?q=tbn:ANd9GcRQyt77Nwdpy1pY4RoqFcBXBTl8EJ8ZJqrKKqrTlicfv5XbAwknzKCGvsbn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174" cy="205359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5966B4">
        <w:rPr>
          <w:rFonts w:ascii="Arial" w:hAnsi="Arial" w:cs="Arial"/>
        </w:rPr>
        <w:t xml:space="preserve"> </w:t>
      </w:r>
      <w:r>
        <w:rPr>
          <w:noProof/>
        </w:rPr>
        <w:drawing>
          <wp:inline distT="0" distB="0" distL="0" distR="0" wp14:anchorId="1D61DABE" wp14:editId="672B1AD3">
            <wp:extent cx="1286435" cy="2058002"/>
            <wp:effectExtent l="19050" t="19050" r="28575" b="19050"/>
            <wp:docPr id="13" name="Immagine 13" descr="https://i.ytimg.com/vi/-KRuH6Q9FyA/hq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i.ytimg.com/vi/-KRuH6Q9FyA/hqdefaul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08" t="2168" r="24178" b="2437"/>
                    <a:stretch/>
                  </pic:blipFill>
                  <pic:spPr bwMode="auto">
                    <a:xfrm>
                      <a:off x="0" y="0"/>
                      <a:ext cx="1336265" cy="213771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6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6B4" w:rsidRDefault="005966B4" w:rsidP="005966B4">
      <w:pPr>
        <w:spacing w:before="75"/>
        <w:jc w:val="center"/>
        <w:rPr>
          <w:rFonts w:ascii="Arial" w:hAnsi="Arial" w:cs="Arial"/>
        </w:rPr>
      </w:pPr>
    </w:p>
    <w:p w:rsidR="00F36834" w:rsidRPr="00322950" w:rsidRDefault="00322950" w:rsidP="003D5286">
      <w:pPr>
        <w:spacing w:before="360" w:line="1400" w:lineRule="exact"/>
        <w:jc w:val="center"/>
        <w:rPr>
          <w:rFonts w:ascii="Arial Black" w:hAnsi="Arial Black" w:cs="Arial"/>
          <w:sz w:val="120"/>
          <w:szCs w:val="120"/>
        </w:rPr>
      </w:pPr>
      <w:r w:rsidRPr="00322950">
        <w:rPr>
          <w:rFonts w:ascii="Arial Black" w:hAnsi="Arial Black" w:cs="Arial"/>
          <w:sz w:val="120"/>
          <w:szCs w:val="120"/>
        </w:rPr>
        <w:t>DODICI</w:t>
      </w:r>
      <w:r w:rsidR="00F36834" w:rsidRPr="00322950">
        <w:rPr>
          <w:rFonts w:ascii="Arial Black" w:hAnsi="Arial Black" w:cs="Arial"/>
          <w:sz w:val="120"/>
          <w:szCs w:val="120"/>
        </w:rPr>
        <w:t xml:space="preserve"> IMMAGINI </w:t>
      </w:r>
    </w:p>
    <w:p w:rsidR="005966B4" w:rsidRPr="00322950" w:rsidRDefault="00F36834" w:rsidP="003D5286">
      <w:pPr>
        <w:spacing w:before="75" w:line="1400" w:lineRule="exact"/>
        <w:jc w:val="center"/>
        <w:rPr>
          <w:rFonts w:ascii="Arial Black" w:hAnsi="Arial Black" w:cs="Arial"/>
          <w:sz w:val="120"/>
          <w:szCs w:val="120"/>
        </w:rPr>
      </w:pPr>
      <w:r w:rsidRPr="00322950">
        <w:rPr>
          <w:rFonts w:ascii="Arial Black" w:hAnsi="Arial Black" w:cs="Arial"/>
          <w:sz w:val="120"/>
          <w:szCs w:val="120"/>
        </w:rPr>
        <w:t>DI GESU’</w:t>
      </w:r>
    </w:p>
    <w:p w:rsidR="00F36834" w:rsidRPr="00F36834" w:rsidRDefault="00F36834" w:rsidP="003D5286">
      <w:pPr>
        <w:spacing w:before="360"/>
        <w:jc w:val="right"/>
        <w:rPr>
          <w:rFonts w:ascii="Arial Black" w:hAnsi="Arial Black" w:cs="Arial"/>
        </w:rPr>
      </w:pPr>
      <w:r>
        <w:rPr>
          <w:rFonts w:ascii="Arial Black" w:hAnsi="Arial Black" w:cs="Arial"/>
        </w:rPr>
        <w:t>MC</w:t>
      </w:r>
    </w:p>
    <w:sectPr w:rsidR="00F36834" w:rsidRPr="00F36834" w:rsidSect="00F36834">
      <w:footerReference w:type="default" r:id="rId21"/>
      <w:type w:val="nextColumn"/>
      <w:pgSz w:w="11907" w:h="16840" w:code="9"/>
      <w:pgMar w:top="1560" w:right="567" w:bottom="567" w:left="567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325DB" w:rsidRDefault="00A325DB" w:rsidP="00CD1748">
      <w:r>
        <w:separator/>
      </w:r>
    </w:p>
  </w:endnote>
  <w:endnote w:type="continuationSeparator" w:id="0">
    <w:p w:rsidR="00A325DB" w:rsidRDefault="00A325DB" w:rsidP="00CD17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4786029"/>
      <w:docPartObj>
        <w:docPartGallery w:val="Page Numbers (Bottom of Page)"/>
        <w:docPartUnique/>
      </w:docPartObj>
    </w:sdtPr>
    <w:sdtEndPr/>
    <w:sdtContent>
      <w:p w:rsidR="00CD1748" w:rsidRDefault="00CD1748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22950">
          <w:rPr>
            <w:noProof/>
          </w:rPr>
          <w:t>2</w:t>
        </w:r>
        <w:r>
          <w:fldChar w:fldCharType="end"/>
        </w:r>
      </w:p>
    </w:sdtContent>
  </w:sdt>
  <w:p w:rsidR="00CD1748" w:rsidRDefault="00CD1748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325DB" w:rsidRDefault="00A325DB" w:rsidP="00CD1748">
      <w:r>
        <w:separator/>
      </w:r>
    </w:p>
  </w:footnote>
  <w:footnote w:type="continuationSeparator" w:id="0">
    <w:p w:rsidR="00A325DB" w:rsidRDefault="00A325DB" w:rsidP="00CD174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w14:anchorId="4F422899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2.75pt;height:12.75pt" o:bullet="t">
        <v:imagedata r:id="rId1" o:title="msoE940"/>
      </v:shape>
    </w:pict>
  </w:numPicBullet>
  <w:abstractNum w:abstractNumId="0" w15:restartNumberingAfterBreak="0">
    <w:nsid w:val="01D85EB4"/>
    <w:multiLevelType w:val="singleLevel"/>
    <w:tmpl w:val="9A2297AC"/>
    <w:lvl w:ilvl="0">
      <w:start w:val="1"/>
      <w:numFmt w:val="bullet"/>
      <w:lvlText w:val=""/>
      <w:lvlJc w:val="left"/>
      <w:pPr>
        <w:tabs>
          <w:tab w:val="num" w:pos="360"/>
        </w:tabs>
        <w:ind w:left="340" w:hanging="340"/>
      </w:pPr>
      <w:rPr>
        <w:rFonts w:ascii="Symbol" w:hAnsi="Symbol" w:hint="default"/>
      </w:rPr>
    </w:lvl>
  </w:abstractNum>
  <w:abstractNum w:abstractNumId="1" w15:restartNumberingAfterBreak="0">
    <w:nsid w:val="01F25560"/>
    <w:multiLevelType w:val="hybridMultilevel"/>
    <w:tmpl w:val="01C4212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06792D"/>
    <w:multiLevelType w:val="singleLevel"/>
    <w:tmpl w:val="0410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6D14190"/>
    <w:multiLevelType w:val="singleLevel"/>
    <w:tmpl w:val="0410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06D71229"/>
    <w:multiLevelType w:val="singleLevel"/>
    <w:tmpl w:val="0410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07B56CD1"/>
    <w:multiLevelType w:val="singleLevel"/>
    <w:tmpl w:val="0410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13444235"/>
    <w:multiLevelType w:val="singleLevel"/>
    <w:tmpl w:val="63D41E78"/>
    <w:lvl w:ilvl="0">
      <w:start w:val="1"/>
      <w:numFmt w:val="bullet"/>
      <w:lvlText w:val="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  <w:sz w:val="20"/>
      </w:rPr>
    </w:lvl>
  </w:abstractNum>
  <w:abstractNum w:abstractNumId="7" w15:restartNumberingAfterBreak="0">
    <w:nsid w:val="13472D73"/>
    <w:multiLevelType w:val="singleLevel"/>
    <w:tmpl w:val="0410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16097C83"/>
    <w:multiLevelType w:val="hybridMultilevel"/>
    <w:tmpl w:val="03ECC686"/>
    <w:lvl w:ilvl="0" w:tplc="0410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B91E2740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  <w:i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6A619CD"/>
    <w:multiLevelType w:val="singleLevel"/>
    <w:tmpl w:val="EB70C83C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 w15:restartNumberingAfterBreak="0">
    <w:nsid w:val="177A683C"/>
    <w:multiLevelType w:val="singleLevel"/>
    <w:tmpl w:val="0410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7B11C83"/>
    <w:multiLevelType w:val="singleLevel"/>
    <w:tmpl w:val="0410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1E537D25"/>
    <w:multiLevelType w:val="singleLevel"/>
    <w:tmpl w:val="A77A8D20"/>
    <w:lvl w:ilvl="0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13" w15:restartNumberingAfterBreak="0">
    <w:nsid w:val="208300D4"/>
    <w:multiLevelType w:val="singleLevel"/>
    <w:tmpl w:val="D4020216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 w15:restartNumberingAfterBreak="0">
    <w:nsid w:val="26AB2000"/>
    <w:multiLevelType w:val="hybridMultilevel"/>
    <w:tmpl w:val="B1907BCC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8C725B4"/>
    <w:multiLevelType w:val="singleLevel"/>
    <w:tmpl w:val="0410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A6F2612"/>
    <w:multiLevelType w:val="singleLevel"/>
    <w:tmpl w:val="93D2676A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7" w15:restartNumberingAfterBreak="0">
    <w:nsid w:val="30C71046"/>
    <w:multiLevelType w:val="singleLevel"/>
    <w:tmpl w:val="72BAB4D6"/>
    <w:lvl w:ilvl="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hAnsi="Times New Roman" w:hint="default"/>
      </w:rPr>
    </w:lvl>
  </w:abstractNum>
  <w:abstractNum w:abstractNumId="18" w15:restartNumberingAfterBreak="0">
    <w:nsid w:val="35FC3214"/>
    <w:multiLevelType w:val="singleLevel"/>
    <w:tmpl w:val="0410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 w15:restartNumberingAfterBreak="0">
    <w:nsid w:val="365937EE"/>
    <w:multiLevelType w:val="singleLevel"/>
    <w:tmpl w:val="EB70C83C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0" w15:restartNumberingAfterBreak="0">
    <w:nsid w:val="36E81A84"/>
    <w:multiLevelType w:val="singleLevel"/>
    <w:tmpl w:val="D1042226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1" w15:restartNumberingAfterBreak="0">
    <w:nsid w:val="384C04BC"/>
    <w:multiLevelType w:val="singleLevel"/>
    <w:tmpl w:val="0410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2" w15:restartNumberingAfterBreak="0">
    <w:nsid w:val="3BFE4588"/>
    <w:multiLevelType w:val="singleLevel"/>
    <w:tmpl w:val="513036F0"/>
    <w:lvl w:ilvl="0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23" w15:restartNumberingAfterBreak="0">
    <w:nsid w:val="40110DB8"/>
    <w:multiLevelType w:val="singleLevel"/>
    <w:tmpl w:val="0410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4" w15:restartNumberingAfterBreak="0">
    <w:nsid w:val="44BA4470"/>
    <w:multiLevelType w:val="singleLevel"/>
    <w:tmpl w:val="72BAB4D6"/>
    <w:lvl w:ilvl="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hAnsi="Times New Roman" w:hint="default"/>
      </w:rPr>
    </w:lvl>
  </w:abstractNum>
  <w:abstractNum w:abstractNumId="25" w15:restartNumberingAfterBreak="0">
    <w:nsid w:val="454826F8"/>
    <w:multiLevelType w:val="singleLevel"/>
    <w:tmpl w:val="0410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 w15:restartNumberingAfterBreak="0">
    <w:nsid w:val="4CAF14D7"/>
    <w:multiLevelType w:val="singleLevel"/>
    <w:tmpl w:val="9A2297AC"/>
    <w:lvl w:ilvl="0">
      <w:start w:val="1"/>
      <w:numFmt w:val="bullet"/>
      <w:lvlText w:val=""/>
      <w:lvlJc w:val="left"/>
      <w:pPr>
        <w:tabs>
          <w:tab w:val="num" w:pos="360"/>
        </w:tabs>
        <w:ind w:left="340" w:hanging="340"/>
      </w:pPr>
      <w:rPr>
        <w:rFonts w:ascii="Symbol" w:hAnsi="Symbol" w:hint="default"/>
      </w:rPr>
    </w:lvl>
  </w:abstractNum>
  <w:abstractNum w:abstractNumId="27" w15:restartNumberingAfterBreak="0">
    <w:nsid w:val="4DFB60EC"/>
    <w:multiLevelType w:val="singleLevel"/>
    <w:tmpl w:val="0410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 w15:restartNumberingAfterBreak="0">
    <w:nsid w:val="54F8648D"/>
    <w:multiLevelType w:val="hybridMultilevel"/>
    <w:tmpl w:val="7B587D90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564D1536"/>
    <w:multiLevelType w:val="singleLevel"/>
    <w:tmpl w:val="0410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 w15:restartNumberingAfterBreak="0">
    <w:nsid w:val="5DCF26A4"/>
    <w:multiLevelType w:val="hybridMultilevel"/>
    <w:tmpl w:val="1F545D68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01D7AE0"/>
    <w:multiLevelType w:val="singleLevel"/>
    <w:tmpl w:val="72BAB4D6"/>
    <w:lvl w:ilvl="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hAnsi="Times New Roman" w:hint="default"/>
      </w:rPr>
    </w:lvl>
  </w:abstractNum>
  <w:abstractNum w:abstractNumId="32" w15:restartNumberingAfterBreak="0">
    <w:nsid w:val="60FC5E46"/>
    <w:multiLevelType w:val="singleLevel"/>
    <w:tmpl w:val="9A2297AC"/>
    <w:lvl w:ilvl="0">
      <w:start w:val="1"/>
      <w:numFmt w:val="bullet"/>
      <w:lvlText w:val=""/>
      <w:lvlJc w:val="left"/>
      <w:pPr>
        <w:tabs>
          <w:tab w:val="num" w:pos="360"/>
        </w:tabs>
        <w:ind w:left="340" w:hanging="340"/>
      </w:pPr>
      <w:rPr>
        <w:rFonts w:ascii="Symbol" w:hAnsi="Symbol" w:hint="default"/>
      </w:rPr>
    </w:lvl>
  </w:abstractNum>
  <w:abstractNum w:abstractNumId="33" w15:restartNumberingAfterBreak="0">
    <w:nsid w:val="647108A0"/>
    <w:multiLevelType w:val="singleLevel"/>
    <w:tmpl w:val="0410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65E37D31"/>
    <w:multiLevelType w:val="hybridMultilevel"/>
    <w:tmpl w:val="BB2058EA"/>
    <w:lvl w:ilvl="0" w:tplc="0410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671557D9"/>
    <w:multiLevelType w:val="singleLevel"/>
    <w:tmpl w:val="0410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 w15:restartNumberingAfterBreak="0">
    <w:nsid w:val="67526F85"/>
    <w:multiLevelType w:val="singleLevel"/>
    <w:tmpl w:val="0410000B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</w:abstractNum>
  <w:abstractNum w:abstractNumId="37" w15:restartNumberingAfterBreak="0">
    <w:nsid w:val="6D135010"/>
    <w:multiLevelType w:val="singleLevel"/>
    <w:tmpl w:val="72BAB4D6"/>
    <w:lvl w:ilvl="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hAnsi="Times New Roman" w:hint="default"/>
      </w:rPr>
    </w:lvl>
  </w:abstractNum>
  <w:abstractNum w:abstractNumId="38" w15:restartNumberingAfterBreak="0">
    <w:nsid w:val="6DC03CB5"/>
    <w:multiLevelType w:val="singleLevel"/>
    <w:tmpl w:val="0410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9" w15:restartNumberingAfterBreak="0">
    <w:nsid w:val="6FC118D3"/>
    <w:multiLevelType w:val="singleLevel"/>
    <w:tmpl w:val="72BAB4D6"/>
    <w:lvl w:ilvl="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hAnsi="Times New Roman" w:hint="default"/>
      </w:rPr>
    </w:lvl>
  </w:abstractNum>
  <w:abstractNum w:abstractNumId="40" w15:restartNumberingAfterBreak="0">
    <w:nsid w:val="726A0B11"/>
    <w:multiLevelType w:val="singleLevel"/>
    <w:tmpl w:val="72BAB4D6"/>
    <w:lvl w:ilvl="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hAnsi="Times New Roman" w:hint="default"/>
      </w:rPr>
    </w:lvl>
  </w:abstractNum>
  <w:abstractNum w:abstractNumId="41" w15:restartNumberingAfterBreak="0">
    <w:nsid w:val="76817410"/>
    <w:multiLevelType w:val="singleLevel"/>
    <w:tmpl w:val="C3A087C0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42" w15:restartNumberingAfterBreak="0">
    <w:nsid w:val="79BE3D64"/>
    <w:multiLevelType w:val="singleLevel"/>
    <w:tmpl w:val="0410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3" w15:restartNumberingAfterBreak="0">
    <w:nsid w:val="7B095B67"/>
    <w:multiLevelType w:val="singleLevel"/>
    <w:tmpl w:val="72BAB4D6"/>
    <w:lvl w:ilvl="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hAnsi="Times New Roman" w:hint="default"/>
      </w:rPr>
    </w:lvl>
  </w:abstractNum>
  <w:num w:numId="1">
    <w:abstractNumId w:val="36"/>
  </w:num>
  <w:num w:numId="2">
    <w:abstractNumId w:val="25"/>
  </w:num>
  <w:num w:numId="3">
    <w:abstractNumId w:val="2"/>
  </w:num>
  <w:num w:numId="4">
    <w:abstractNumId w:val="23"/>
  </w:num>
  <w:num w:numId="5">
    <w:abstractNumId w:val="7"/>
  </w:num>
  <w:num w:numId="6">
    <w:abstractNumId w:val="27"/>
  </w:num>
  <w:num w:numId="7">
    <w:abstractNumId w:val="10"/>
  </w:num>
  <w:num w:numId="8">
    <w:abstractNumId w:val="5"/>
  </w:num>
  <w:num w:numId="9">
    <w:abstractNumId w:val="29"/>
  </w:num>
  <w:num w:numId="10">
    <w:abstractNumId w:val="35"/>
  </w:num>
  <w:num w:numId="11">
    <w:abstractNumId w:val="3"/>
    <w:lvlOverride w:ilvl="0">
      <w:startOverride w:val="1"/>
    </w:lvlOverride>
  </w:num>
  <w:num w:numId="12">
    <w:abstractNumId w:val="22"/>
    <w:lvlOverride w:ilvl="0">
      <w:startOverride w:val="1"/>
    </w:lvlOverride>
  </w:num>
  <w:num w:numId="13">
    <w:abstractNumId w:val="6"/>
  </w:num>
  <w:num w:numId="14">
    <w:abstractNumId w:val="21"/>
    <w:lvlOverride w:ilvl="0">
      <w:startOverride w:val="1"/>
    </w:lvlOverride>
  </w:num>
  <w:num w:numId="15">
    <w:abstractNumId w:val="42"/>
    <w:lvlOverride w:ilvl="0">
      <w:startOverride w:val="1"/>
    </w:lvlOverride>
  </w:num>
  <w:num w:numId="16">
    <w:abstractNumId w:val="1"/>
  </w:num>
  <w:num w:numId="17">
    <w:abstractNumId w:val="14"/>
  </w:num>
  <w:num w:numId="18">
    <w:abstractNumId w:val="30"/>
  </w:num>
  <w:num w:numId="19">
    <w:abstractNumId w:val="8"/>
  </w:num>
  <w:num w:numId="20">
    <w:abstractNumId w:val="15"/>
  </w:num>
  <w:num w:numId="21">
    <w:abstractNumId w:val="18"/>
  </w:num>
  <w:num w:numId="22">
    <w:abstractNumId w:val="33"/>
  </w:num>
  <w:num w:numId="23">
    <w:abstractNumId w:val="12"/>
  </w:num>
  <w:num w:numId="24">
    <w:abstractNumId w:val="4"/>
  </w:num>
  <w:num w:numId="25">
    <w:abstractNumId w:val="38"/>
  </w:num>
  <w:num w:numId="26">
    <w:abstractNumId w:val="13"/>
  </w:num>
  <w:num w:numId="27">
    <w:abstractNumId w:val="32"/>
  </w:num>
  <w:num w:numId="28">
    <w:abstractNumId w:val="43"/>
  </w:num>
  <w:num w:numId="29">
    <w:abstractNumId w:val="26"/>
  </w:num>
  <w:num w:numId="30">
    <w:abstractNumId w:val="0"/>
  </w:num>
  <w:num w:numId="31">
    <w:abstractNumId w:val="37"/>
  </w:num>
  <w:num w:numId="32">
    <w:abstractNumId w:val="17"/>
  </w:num>
  <w:num w:numId="33">
    <w:abstractNumId w:val="39"/>
  </w:num>
  <w:num w:numId="34">
    <w:abstractNumId w:val="11"/>
  </w:num>
  <w:num w:numId="35">
    <w:abstractNumId w:val="41"/>
  </w:num>
  <w:num w:numId="36">
    <w:abstractNumId w:val="16"/>
  </w:num>
  <w:num w:numId="37">
    <w:abstractNumId w:val="31"/>
  </w:num>
  <w:num w:numId="38">
    <w:abstractNumId w:val="20"/>
  </w:num>
  <w:num w:numId="39">
    <w:abstractNumId w:val="19"/>
  </w:num>
  <w:num w:numId="40">
    <w:abstractNumId w:val="9"/>
  </w:num>
  <w:num w:numId="41">
    <w:abstractNumId w:val="40"/>
  </w:num>
  <w:num w:numId="42">
    <w:abstractNumId w:val="24"/>
  </w:num>
  <w:num w:numId="43">
    <w:abstractNumId w:val="34"/>
  </w:num>
  <w:num w:numId="44">
    <w:abstractNumId w:val="28"/>
  </w:num>
  <w:numIdMacAtCleanup w:val="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0BE"/>
    <w:rsid w:val="00025AB6"/>
    <w:rsid w:val="00035A87"/>
    <w:rsid w:val="00037591"/>
    <w:rsid w:val="0004497C"/>
    <w:rsid w:val="00045E57"/>
    <w:rsid w:val="00046546"/>
    <w:rsid w:val="00070740"/>
    <w:rsid w:val="00070E69"/>
    <w:rsid w:val="001022BC"/>
    <w:rsid w:val="00142959"/>
    <w:rsid w:val="00143E1F"/>
    <w:rsid w:val="001C157C"/>
    <w:rsid w:val="001D3E59"/>
    <w:rsid w:val="001E7FBB"/>
    <w:rsid w:val="002240BE"/>
    <w:rsid w:val="00245C07"/>
    <w:rsid w:val="002B3AF4"/>
    <w:rsid w:val="002B572C"/>
    <w:rsid w:val="002E2157"/>
    <w:rsid w:val="002E643A"/>
    <w:rsid w:val="003004E4"/>
    <w:rsid w:val="0032028F"/>
    <w:rsid w:val="00322950"/>
    <w:rsid w:val="00327DFA"/>
    <w:rsid w:val="003304DD"/>
    <w:rsid w:val="00337C81"/>
    <w:rsid w:val="003922BA"/>
    <w:rsid w:val="003A687C"/>
    <w:rsid w:val="003D05BF"/>
    <w:rsid w:val="003D2040"/>
    <w:rsid w:val="003D5286"/>
    <w:rsid w:val="00402D02"/>
    <w:rsid w:val="004259A0"/>
    <w:rsid w:val="00434064"/>
    <w:rsid w:val="004425ED"/>
    <w:rsid w:val="004916A1"/>
    <w:rsid w:val="004D24B6"/>
    <w:rsid w:val="005966B4"/>
    <w:rsid w:val="005D6CBC"/>
    <w:rsid w:val="006445B7"/>
    <w:rsid w:val="006505CD"/>
    <w:rsid w:val="00664EEE"/>
    <w:rsid w:val="006829E2"/>
    <w:rsid w:val="006B582C"/>
    <w:rsid w:val="006E7D39"/>
    <w:rsid w:val="007737A1"/>
    <w:rsid w:val="00820928"/>
    <w:rsid w:val="00824C9B"/>
    <w:rsid w:val="0082587A"/>
    <w:rsid w:val="00871B3E"/>
    <w:rsid w:val="008A79CE"/>
    <w:rsid w:val="008D2334"/>
    <w:rsid w:val="008E0F2D"/>
    <w:rsid w:val="00905B43"/>
    <w:rsid w:val="00922B30"/>
    <w:rsid w:val="0093288D"/>
    <w:rsid w:val="00994DAC"/>
    <w:rsid w:val="009B1242"/>
    <w:rsid w:val="009B37C6"/>
    <w:rsid w:val="009C500A"/>
    <w:rsid w:val="009E6A26"/>
    <w:rsid w:val="00A15523"/>
    <w:rsid w:val="00A325DB"/>
    <w:rsid w:val="00A376E1"/>
    <w:rsid w:val="00A54FF5"/>
    <w:rsid w:val="00A57A9A"/>
    <w:rsid w:val="00A9186D"/>
    <w:rsid w:val="00A96034"/>
    <w:rsid w:val="00AA73A8"/>
    <w:rsid w:val="00AC1D90"/>
    <w:rsid w:val="00AC5675"/>
    <w:rsid w:val="00AE412B"/>
    <w:rsid w:val="00AE5108"/>
    <w:rsid w:val="00B34D4E"/>
    <w:rsid w:val="00B4410E"/>
    <w:rsid w:val="00B73A62"/>
    <w:rsid w:val="00BD3D7A"/>
    <w:rsid w:val="00BD56AA"/>
    <w:rsid w:val="00C3558D"/>
    <w:rsid w:val="00CA1265"/>
    <w:rsid w:val="00CA33F1"/>
    <w:rsid w:val="00CA4956"/>
    <w:rsid w:val="00CD1748"/>
    <w:rsid w:val="00CD6C8D"/>
    <w:rsid w:val="00CF2C1D"/>
    <w:rsid w:val="00CF5E6B"/>
    <w:rsid w:val="00D13D24"/>
    <w:rsid w:val="00D21528"/>
    <w:rsid w:val="00DB526C"/>
    <w:rsid w:val="00DE0B44"/>
    <w:rsid w:val="00E0768A"/>
    <w:rsid w:val="00E3011A"/>
    <w:rsid w:val="00E71BAD"/>
    <w:rsid w:val="00E819D0"/>
    <w:rsid w:val="00E87073"/>
    <w:rsid w:val="00EA2441"/>
    <w:rsid w:val="00EA2968"/>
    <w:rsid w:val="00EA4890"/>
    <w:rsid w:val="00ED3D11"/>
    <w:rsid w:val="00F30ACC"/>
    <w:rsid w:val="00F36834"/>
    <w:rsid w:val="00F5728B"/>
    <w:rsid w:val="00F97499"/>
    <w:rsid w:val="00FA0A2C"/>
    <w:rsid w:val="00FE3C41"/>
    <w:rsid w:val="00FE63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53A245"/>
  <w15:chartTrackingRefBased/>
  <w15:docId w15:val="{99C82677-DE8D-409A-8BBA-9A8487C15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EA2441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143E1F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CD174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D1748"/>
    <w:rPr>
      <w:rFonts w:ascii="Times New Roman" w:eastAsia="Calibri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CD174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D1748"/>
    <w:rPr>
      <w:rFonts w:ascii="Times New Roman" w:eastAsia="Calibri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462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5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2.wdp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4.gif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ecobot\Documents\MODELLO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MODELLO</Template>
  <TotalTime>31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Recobot</dc:creator>
  <cp:keywords/>
  <dc:description/>
  <cp:lastModifiedBy>Recobot</cp:lastModifiedBy>
  <cp:revision>23</cp:revision>
  <cp:lastPrinted>2016-06-13T16:30:00Z</cp:lastPrinted>
  <dcterms:created xsi:type="dcterms:W3CDTF">2016-08-16T15:40:00Z</dcterms:created>
  <dcterms:modified xsi:type="dcterms:W3CDTF">2016-09-28T10:06:00Z</dcterms:modified>
</cp:coreProperties>
</file>